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Swansea</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Swansea</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Swansea</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Swansea</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Swansea</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Swansea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53.1% </w:t>
      </w:r>
      <w:r w:rsidRPr="004747BF">
        <w:rPr>
          <w:rFonts w:ascii="Libre Franklin Light" w:eastAsia="Times New Roman" w:hAnsi="Libre Franklin Light" w:cs="Calibri Light"/>
        </w:rPr>
        <w:t xml:space="preserve">of those respondents classified as PGSI 8+ in Swansea</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Swansea is estimated to be </w:t>
      </w:r>
      <w:r w:rsidRPr="00773DF7">
        <w:rPr>
          <w:rFonts w:ascii="Libre Franklin Light" w:eastAsia="Times New Roman" w:hAnsi="Libre Franklin Light" w:cs="Calibri Light"/>
          <w:b/>
          <w:bCs/>
          <w:color w:val="C45911" w:themeColor="accent2" w:themeShade="BF"/>
        </w:rPr>
        <w:t xml:space="preserve">£5,648,417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Swansea</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Swansea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Swansea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Swansea</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wansea.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Swansea</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wansea.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Swansea</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Swansea</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wansea.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Swansea</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Swansea</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Swansea</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Swansea</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Swansea</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Swansea</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£5,648,417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Swansea</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£92,003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£1,902,683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£136,301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£38,335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£70,280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£3,408,815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£5,648,417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Swansea</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Swansea</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Swansea</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Swansea</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Swansea</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Swansea</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Swansea</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Swansea</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4554AEC-8D63-4755-B6EB-3E05A1AD11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